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B777" w14:textId="77777777" w:rsidR="00F50503" w:rsidRDefault="00F50503" w:rsidP="00F505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449D0534" w14:textId="77777777" w:rsidR="00F50503" w:rsidRDefault="00F50503" w:rsidP="00F50503">
      <w:pPr>
        <w:pStyle w:val="NoSpacing"/>
        <w:rPr>
          <w:rFonts w:cs="Times New Roman"/>
          <w:szCs w:val="24"/>
        </w:rPr>
      </w:pPr>
    </w:p>
    <w:p w14:paraId="56DD85D7" w14:textId="77777777" w:rsidR="00F50503" w:rsidRDefault="00F50503" w:rsidP="00F50503">
      <w:pPr>
        <w:pStyle w:val="NoSpacing"/>
        <w:rPr>
          <w:rFonts w:cs="Times New Roman"/>
          <w:szCs w:val="24"/>
        </w:rPr>
      </w:pPr>
    </w:p>
    <w:p w14:paraId="0B646845" w14:textId="77777777" w:rsidR="00F50503" w:rsidRDefault="00F50503" w:rsidP="00F505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Mar.1406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Dunster, Somerset,</w:t>
      </w:r>
    </w:p>
    <w:p w14:paraId="2600C668" w14:textId="77777777" w:rsidR="00F50503" w:rsidRDefault="00F50503" w:rsidP="00F505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06C8451F" w14:textId="77777777" w:rsidR="00F50503" w:rsidRDefault="00F50503" w:rsidP="00F505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https://inquisitionspostmortem.ac.uk/view/inquisition/19-082/</w:t>
        </w:r>
      </w:hyperlink>
      <w:r>
        <w:rPr>
          <w:rFonts w:cs="Times New Roman"/>
          <w:szCs w:val="24"/>
        </w:rPr>
        <w:t xml:space="preserve"> )</w:t>
      </w:r>
    </w:p>
    <w:p w14:paraId="4C1078B9" w14:textId="77777777" w:rsidR="00F50503" w:rsidRDefault="00F50503" w:rsidP="00F50503">
      <w:pPr>
        <w:pStyle w:val="NoSpacing"/>
        <w:rPr>
          <w:rFonts w:cs="Times New Roman"/>
          <w:szCs w:val="24"/>
        </w:rPr>
      </w:pPr>
    </w:p>
    <w:p w14:paraId="2EF42F78" w14:textId="77777777" w:rsidR="00F50503" w:rsidRDefault="00F50503" w:rsidP="00F50503">
      <w:pPr>
        <w:pStyle w:val="NoSpacing"/>
        <w:rPr>
          <w:rFonts w:cs="Times New Roman"/>
          <w:szCs w:val="24"/>
        </w:rPr>
      </w:pPr>
    </w:p>
    <w:p w14:paraId="68CDD566" w14:textId="77777777" w:rsidR="00F50503" w:rsidRDefault="00F50503" w:rsidP="00F505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3B0F4CE3" w14:textId="22BE0A99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EC05" w14:textId="77777777" w:rsidR="00F50503" w:rsidRDefault="00F50503" w:rsidP="009139A6">
      <w:r>
        <w:separator/>
      </w:r>
    </w:p>
  </w:endnote>
  <w:endnote w:type="continuationSeparator" w:id="0">
    <w:p w14:paraId="3716B406" w14:textId="77777777" w:rsidR="00F50503" w:rsidRDefault="00F505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A2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521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5A9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E598" w14:textId="77777777" w:rsidR="00F50503" w:rsidRDefault="00F50503" w:rsidP="009139A6">
      <w:r>
        <w:separator/>
      </w:r>
    </w:p>
  </w:footnote>
  <w:footnote w:type="continuationSeparator" w:id="0">
    <w:p w14:paraId="7C94F38B" w14:textId="77777777" w:rsidR="00F50503" w:rsidRDefault="00F505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E3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3A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D1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50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050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CC138"/>
  <w15:chartTrackingRefBased/>
  <w15:docId w15:val="{087FDA0D-2C43-441D-86F1-957481E1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05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2023-12-10T18:08:00Z</dcterms:created>
  <dcterms:modified xsi:type="dcterms:W3CDTF">2023-12-10T18:09:00Z</dcterms:modified>
</cp:coreProperties>
</file>